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27" w:rsidRPr="002072FD" w:rsidRDefault="00AB0627" w:rsidP="00D64771">
      <w:pPr>
        <w:tabs>
          <w:tab w:val="left" w:pos="709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B0627" w:rsidRPr="002072FD" w:rsidRDefault="00AB0627" w:rsidP="002072FD">
      <w:pPr>
        <w:pStyle w:val="BodyText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2072FD">
        <w:rPr>
          <w:b/>
          <w:sz w:val="28"/>
          <w:szCs w:val="28"/>
        </w:rPr>
        <w:t>Основная:</w:t>
      </w:r>
    </w:p>
    <w:p w:rsidR="00AB0627" w:rsidRPr="002072FD" w:rsidRDefault="00AB0627" w:rsidP="002072FD">
      <w:pPr>
        <w:autoSpaceDE w:val="0"/>
        <w:autoSpaceDN w:val="0"/>
        <w:adjustRightInd w:val="0"/>
        <w:ind w:left="709" w:hanging="1"/>
        <w:jc w:val="both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>1. Токсанова А.Н. Основы предпринимательской деятельности. Учебник. - Астана: 2007.</w:t>
      </w:r>
    </w:p>
    <w:p w:rsidR="00AB0627" w:rsidRPr="002072FD" w:rsidRDefault="00AB0627" w:rsidP="002072FD">
      <w:pPr>
        <w:ind w:left="709" w:hanging="1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 xml:space="preserve">2. Турсумбаев Б.М. и др. Основы организации бизнеса. - Челябинск, 1995.- 637 с. </w:t>
      </w:r>
    </w:p>
    <w:p w:rsidR="00AB0627" w:rsidRPr="002072FD" w:rsidRDefault="00AB0627" w:rsidP="002072FD">
      <w:pPr>
        <w:tabs>
          <w:tab w:val="left" w:pos="709"/>
        </w:tabs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ab/>
        <w:t>3. Организация  агробизнеса : Учебник / Под ред.  С. Абдильдина. Алматы, 2001.</w:t>
      </w:r>
    </w:p>
    <w:p w:rsidR="00AB0627" w:rsidRPr="002072FD" w:rsidRDefault="00AB0627" w:rsidP="002072FD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72FD">
        <w:rPr>
          <w:rFonts w:ascii="Times New Roman" w:hAnsi="Times New Roman"/>
          <w:b/>
          <w:sz w:val="28"/>
          <w:szCs w:val="28"/>
        </w:rPr>
        <w:t xml:space="preserve">Дополнительная: </w:t>
      </w:r>
    </w:p>
    <w:p w:rsidR="00AB0627" w:rsidRPr="002072FD" w:rsidRDefault="00AB0627" w:rsidP="002072FD">
      <w:pPr>
        <w:ind w:left="709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 xml:space="preserve">1. Абдильдин  С. Организация агробизнеса.  - Алматы: Казгосагру, 2001. </w:t>
      </w:r>
    </w:p>
    <w:p w:rsidR="00AB0627" w:rsidRPr="002072FD" w:rsidRDefault="00AB0627" w:rsidP="002072FD">
      <w:pPr>
        <w:ind w:left="709" w:hanging="1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>2 . Грибов В.Д. Основы бизнеса: учеб. Пособие. - М.: Финансы и статистика, 2006. - 160 с.</w:t>
      </w:r>
    </w:p>
    <w:p w:rsidR="00AB0627" w:rsidRPr="002072FD" w:rsidRDefault="00AB0627" w:rsidP="002072FD">
      <w:pPr>
        <w:tabs>
          <w:tab w:val="left" w:pos="709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2072FD">
        <w:rPr>
          <w:rFonts w:ascii="Times New Roman" w:hAnsi="Times New Roman"/>
          <w:sz w:val="28"/>
          <w:szCs w:val="28"/>
        </w:rPr>
        <w:t>3. Горелова И.И. Экономичесие основы агробизнеса: практикум. - Костанай, 2008. - 83 с</w:t>
      </w:r>
    </w:p>
    <w:p w:rsidR="00AB0627" w:rsidRDefault="00AB0627"/>
    <w:sectPr w:rsidR="00AB0627" w:rsidSect="00F5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2FD"/>
    <w:rsid w:val="00011853"/>
    <w:rsid w:val="002072FD"/>
    <w:rsid w:val="00AB0627"/>
    <w:rsid w:val="00D64771"/>
    <w:rsid w:val="00F5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C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2072F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072F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1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82</Words>
  <Characters>471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2018-01-15T09:21:00Z</cp:lastPrinted>
  <dcterms:created xsi:type="dcterms:W3CDTF">2018-01-08T17:10:00Z</dcterms:created>
  <dcterms:modified xsi:type="dcterms:W3CDTF">2018-01-15T09:21:00Z</dcterms:modified>
</cp:coreProperties>
</file>